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38D" w:rsidRDefault="00EC438D" w:rsidP="00EC43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SCARNAUNT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EC438D" w:rsidRDefault="00EC438D" w:rsidP="00EC43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438D" w:rsidRDefault="00EC438D" w:rsidP="00EC43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438D" w:rsidRDefault="00EC438D" w:rsidP="00EC43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Jul.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Devizes, Wiltshire,</w:t>
      </w:r>
    </w:p>
    <w:p w:rsidR="00EC438D" w:rsidRDefault="00EC438D" w:rsidP="00EC43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held by the late Henry Thorp(q.v.).</w:t>
      </w:r>
    </w:p>
    <w:p w:rsidR="00EC438D" w:rsidRDefault="00EC438D" w:rsidP="00EC43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45E8B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21-40)</w:t>
      </w:r>
    </w:p>
    <w:p w:rsidR="00EC438D" w:rsidRDefault="00EC438D" w:rsidP="00EC43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C438D" w:rsidRDefault="00EC438D" w:rsidP="00EC43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C438D" w:rsidRDefault="00EC438D" w:rsidP="00EC43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October 2015</w:t>
      </w:r>
      <w:bookmarkStart w:id="0" w:name="_GoBack"/>
      <w:bookmarkEnd w:id="0"/>
    </w:p>
    <w:sectPr w:rsidR="00DD5B8A" w:rsidRPr="00EC43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38D" w:rsidRDefault="00EC438D" w:rsidP="00564E3C">
      <w:pPr>
        <w:spacing w:after="0" w:line="240" w:lineRule="auto"/>
      </w:pPr>
      <w:r>
        <w:separator/>
      </w:r>
    </w:p>
  </w:endnote>
  <w:endnote w:type="continuationSeparator" w:id="0">
    <w:p w:rsidR="00EC438D" w:rsidRDefault="00EC438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C438D">
      <w:rPr>
        <w:rFonts w:ascii="Times New Roman" w:hAnsi="Times New Roman" w:cs="Times New Roman"/>
        <w:noProof/>
        <w:sz w:val="24"/>
        <w:szCs w:val="24"/>
      </w:rPr>
      <w:t>12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38D" w:rsidRDefault="00EC438D" w:rsidP="00564E3C">
      <w:pPr>
        <w:spacing w:after="0" w:line="240" w:lineRule="auto"/>
      </w:pPr>
      <w:r>
        <w:separator/>
      </w:r>
    </w:p>
  </w:footnote>
  <w:footnote w:type="continuationSeparator" w:id="0">
    <w:p w:rsidR="00EC438D" w:rsidRDefault="00EC438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38D"/>
    <w:rsid w:val="00372DC6"/>
    <w:rsid w:val="00564E3C"/>
    <w:rsid w:val="0064591D"/>
    <w:rsid w:val="00DD5B8A"/>
    <w:rsid w:val="00EB41B8"/>
    <w:rsid w:val="00EC438D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92C42"/>
  <w15:chartTrackingRefBased/>
  <w15:docId w15:val="{033224DF-F138-4F1A-835F-9983A4F2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C43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2015-10-12T18:47:00Z</dcterms:created>
  <dcterms:modified xsi:type="dcterms:W3CDTF">2015-10-12T18:48:00Z</dcterms:modified>
</cp:coreProperties>
</file>